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C7" w:rsidRPr="008A5C2B" w:rsidRDefault="008001C7" w:rsidP="002C6F5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8A5C2B">
        <w:rPr>
          <w:rFonts w:ascii="Times New Roman" w:hAnsi="Times New Roman"/>
          <w:sz w:val="32"/>
          <w:szCs w:val="32"/>
        </w:rPr>
        <w:t xml:space="preserve">ИНСТРУКЦИЯ по заполнению информации </w:t>
      </w:r>
      <w:r w:rsidRPr="008A5C2B">
        <w:rPr>
          <w:rFonts w:ascii="Times New Roman" w:hAnsi="Times New Roman"/>
          <w:sz w:val="32"/>
          <w:szCs w:val="32"/>
        </w:rPr>
        <w:br/>
        <w:t>о состоянии</w:t>
      </w:r>
      <w:bookmarkStart w:id="0" w:name="_GoBack"/>
      <w:r w:rsidRPr="008A5C2B">
        <w:rPr>
          <w:rFonts w:ascii="Times New Roman" w:hAnsi="Times New Roman"/>
          <w:sz w:val="32"/>
          <w:szCs w:val="32"/>
        </w:rPr>
        <w:t xml:space="preserve"> Объектов</w:t>
      </w:r>
      <w:bookmarkEnd w:id="0"/>
    </w:p>
    <w:p w:rsidR="008001C7" w:rsidRDefault="008001C7" w:rsidP="002C6F56">
      <w:pPr>
        <w:tabs>
          <w:tab w:val="left" w:pos="0"/>
        </w:tabs>
        <w:spacing w:after="0" w:line="240" w:lineRule="auto"/>
        <w:jc w:val="center"/>
        <w:rPr>
          <w:sz w:val="24"/>
          <w:szCs w:val="24"/>
        </w:rPr>
      </w:pPr>
    </w:p>
    <w:p w:rsidR="008001C7" w:rsidRPr="008A5C2B" w:rsidRDefault="008001C7" w:rsidP="00C7502D">
      <w:pPr>
        <w:pStyle w:val="Heading2"/>
        <w:rPr>
          <w:rFonts w:ascii="Times New Roman" w:hAnsi="Times New Roman"/>
        </w:rPr>
      </w:pPr>
      <w:r w:rsidRPr="008A5C2B">
        <w:rPr>
          <w:rFonts w:ascii="Times New Roman" w:hAnsi="Times New Roman"/>
        </w:rPr>
        <w:t>Задачи</w:t>
      </w:r>
    </w:p>
    <w:p w:rsidR="008001C7" w:rsidRPr="008A5C2B" w:rsidRDefault="008001C7" w:rsidP="003D5B36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Поиск описанного на сайте Объекта и определение его точных координат. </w:t>
      </w:r>
    </w:p>
    <w:p w:rsidR="008001C7" w:rsidRPr="008A5C2B" w:rsidRDefault="008001C7" w:rsidP="003D5B36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Описание состояния Объекта и выставление оценки.</w:t>
      </w:r>
    </w:p>
    <w:p w:rsidR="008001C7" w:rsidRPr="008A5C2B" w:rsidRDefault="008001C7" w:rsidP="004F0263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Описание размеров и составление схемы расположения.</w:t>
      </w:r>
    </w:p>
    <w:p w:rsidR="008001C7" w:rsidRPr="008A5C2B" w:rsidRDefault="008001C7" w:rsidP="003D5B36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Фотографирование</w:t>
      </w:r>
      <w:r w:rsidRPr="008A5C2B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A5C2B">
        <w:rPr>
          <w:rFonts w:ascii="Times New Roman" w:hAnsi="Times New Roman"/>
          <w:sz w:val="26"/>
          <w:szCs w:val="26"/>
        </w:rPr>
        <w:t>Объекта.</w:t>
      </w:r>
    </w:p>
    <w:p w:rsidR="008001C7" w:rsidRPr="008A5C2B" w:rsidRDefault="008001C7" w:rsidP="00B24AA9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Проверка введенной на сайт информации, описание новых Объектов.</w:t>
      </w:r>
    </w:p>
    <w:p w:rsidR="008001C7" w:rsidRPr="008A5C2B" w:rsidRDefault="008001C7" w:rsidP="008B66ED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C7502D">
      <w:pPr>
        <w:pStyle w:val="Heading2"/>
        <w:rPr>
          <w:rFonts w:ascii="Times New Roman" w:hAnsi="Times New Roman"/>
        </w:rPr>
      </w:pPr>
      <w:r w:rsidRPr="008A5C2B">
        <w:rPr>
          <w:rFonts w:ascii="Times New Roman" w:hAnsi="Times New Roman"/>
        </w:rPr>
        <w:t>Реализация</w:t>
      </w:r>
    </w:p>
    <w:p w:rsidR="008001C7" w:rsidRPr="008A5C2B" w:rsidRDefault="008001C7" w:rsidP="008B66ED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8B66ED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A5C2B">
        <w:rPr>
          <w:rFonts w:ascii="Times New Roman" w:hAnsi="Times New Roman"/>
          <w:b/>
          <w:sz w:val="26"/>
          <w:szCs w:val="26"/>
        </w:rPr>
        <w:t>Поиск описанного на сайте Объекта и определение его точных координат</w:t>
      </w:r>
    </w:p>
    <w:p w:rsidR="008001C7" w:rsidRPr="008A5C2B" w:rsidRDefault="008001C7" w:rsidP="008B66E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Авторизация на сайте (Вход), у каждого района свой логин и пароль.</w:t>
      </w:r>
    </w:p>
    <w:p w:rsidR="008001C7" w:rsidRPr="008A5C2B" w:rsidRDefault="008001C7" w:rsidP="008B66E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Определяется местоположение Объекта (на сайте или из таблицы):</w:t>
      </w:r>
    </w:p>
    <w:p w:rsidR="008001C7" w:rsidRPr="008A5C2B" w:rsidRDefault="008001C7" w:rsidP="00E05CF6">
      <w:pPr>
        <w:pStyle w:val="ListParagraph"/>
        <w:numPr>
          <w:ilvl w:val="1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Выбирается район из выпадающего списка.</w:t>
      </w:r>
    </w:p>
    <w:p w:rsidR="008001C7" w:rsidRPr="008A5C2B" w:rsidRDefault="008001C7" w:rsidP="00E05CF6">
      <w:pPr>
        <w:pStyle w:val="ListParagraph"/>
        <w:numPr>
          <w:ilvl w:val="1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Выбирается объект, в открывшейся карточке уточняется адрес Объекта (он может быть примерным, например, центральная часть деревни).</w:t>
      </w:r>
    </w:p>
    <w:p w:rsidR="008001C7" w:rsidRPr="008A5C2B" w:rsidRDefault="008001C7" w:rsidP="008B66E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Находится месторасположение Объекта и определяются координаты (делается на месте или позже):</w:t>
      </w:r>
    </w:p>
    <w:p w:rsidR="008001C7" w:rsidRPr="008A5C2B" w:rsidRDefault="008001C7" w:rsidP="004C4C1E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увеличить карту до различимого Объекта (включить отображение со спутника);</w:t>
      </w:r>
    </w:p>
    <w:p w:rsidR="008001C7" w:rsidRPr="008A5C2B" w:rsidRDefault="008001C7" w:rsidP="004C4C1E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открыть карточку Объекта, нажать кнопку «Добавить координаты»;</w:t>
      </w:r>
    </w:p>
    <w:p w:rsidR="008001C7" w:rsidRPr="008A5C2B" w:rsidRDefault="008001C7" w:rsidP="004C4C1E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появившуюся в центре карты метку перетащить на место Объекта, нажать кнопку «Сохранить»; </w:t>
      </w:r>
    </w:p>
    <w:p w:rsidR="008001C7" w:rsidRPr="008A5C2B" w:rsidRDefault="008001C7" w:rsidP="004C4C1E">
      <w:pPr>
        <w:pStyle w:val="ListParagraph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 карте появится метка (красная -  без захоронения, черная  - с захоронением).</w:t>
      </w:r>
    </w:p>
    <w:p w:rsidR="008001C7" w:rsidRPr="008A5C2B" w:rsidRDefault="008001C7" w:rsidP="00052458">
      <w:pPr>
        <w:pStyle w:val="ListParagraph"/>
        <w:tabs>
          <w:tab w:val="left" w:pos="0"/>
        </w:tabs>
        <w:spacing w:after="0" w:line="240" w:lineRule="auto"/>
        <w:ind w:left="1800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jc w:val="both"/>
        <w:rPr>
          <w:rFonts w:ascii="Times New Roman" w:hAnsi="Times New Roman"/>
          <w:b/>
          <w:sz w:val="26"/>
          <w:szCs w:val="26"/>
        </w:rPr>
      </w:pPr>
      <w:r w:rsidRPr="008A5C2B">
        <w:rPr>
          <w:rFonts w:ascii="Times New Roman" w:hAnsi="Times New Roman"/>
          <w:b/>
          <w:sz w:val="26"/>
          <w:szCs w:val="26"/>
        </w:rPr>
        <w:t>Описание состояния Объекта и выставление оценки</w:t>
      </w:r>
    </w:p>
    <w:p w:rsidR="008001C7" w:rsidRPr="008A5C2B" w:rsidRDefault="008001C7" w:rsidP="004F0263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 месте Объекта фиксируется следующая информация (поля в карточке могут быть заполнены на месте или позже):</w:t>
      </w:r>
    </w:p>
    <w:p w:rsidR="008001C7" w:rsidRPr="008A5C2B" w:rsidRDefault="008001C7" w:rsidP="004F0263">
      <w:pPr>
        <w:pStyle w:val="ListParagraph"/>
        <w:numPr>
          <w:ilvl w:val="1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Описание состояния (поле «Описание состояния»): в произвольном виде описывается наличие сколов, повреждений, царапин и т.д. либо их отсутствие.</w:t>
      </w:r>
    </w:p>
    <w:p w:rsidR="008001C7" w:rsidRPr="008A5C2B" w:rsidRDefault="008001C7" w:rsidP="004F0263">
      <w:pPr>
        <w:pStyle w:val="ListParagraph"/>
        <w:numPr>
          <w:ilvl w:val="1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Выставляется оценка (поле «Состояние», выбирается из списка): отличное (идеальное состояние, без повреждений), хорошее (наличие небольших повреждений), удовлетворительное (серьезные повреждения), неудовлетворительное (очень серьезные повреждения, разрушения).</w:t>
      </w:r>
    </w:p>
    <w:p w:rsidR="008001C7" w:rsidRPr="008A5C2B" w:rsidRDefault="008001C7" w:rsidP="004F0263">
      <w:pPr>
        <w:pStyle w:val="ListParagraph"/>
        <w:numPr>
          <w:ilvl w:val="1"/>
          <w:numId w:val="5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Нажимается кнопка «Сохранить».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4F0263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A5C2B">
        <w:rPr>
          <w:rFonts w:ascii="Times New Roman" w:hAnsi="Times New Roman"/>
          <w:b/>
          <w:sz w:val="26"/>
          <w:szCs w:val="26"/>
        </w:rPr>
        <w:t>Описание размеров и составление схемы расположения</w:t>
      </w:r>
    </w:p>
    <w:p w:rsidR="008001C7" w:rsidRPr="008A5C2B" w:rsidRDefault="008001C7" w:rsidP="004F0263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Зарисовывается схема Объекта. </w:t>
      </w:r>
    </w:p>
    <w:p w:rsidR="008001C7" w:rsidRPr="008A5C2B" w:rsidRDefault="008001C7" w:rsidP="00052458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На схеме обязательно указать расстояние минимум до двух ориентиров (в городе – это дома с адресом, перекрестки улиц, отдельные сооружения; за городом – отдельные деревья, скалы, развилки дорог, родники, реки, ЛЭП…). </w:t>
      </w:r>
    </w:p>
    <w:p w:rsidR="008001C7" w:rsidRPr="008A5C2B" w:rsidRDefault="008001C7" w:rsidP="004F0263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Производятся замеры (поле «Размеры») (поля в карточке могут быть заполнены на месте или позже):в произвольном виде описываются ширина, длина и высота (с точностью до </w:t>
      </w:r>
      <w:smartTag w:uri="urn:schemas-microsoft-com:office:smarttags" w:element="metricconverter">
        <w:smartTagPr>
          <w:attr w:name="ProductID" w:val="10 см"/>
        </w:smartTagPr>
        <w:r w:rsidRPr="008A5C2B">
          <w:rPr>
            <w:rFonts w:ascii="Times New Roman" w:hAnsi="Times New Roman"/>
            <w:sz w:val="26"/>
            <w:szCs w:val="26"/>
          </w:rPr>
          <w:t>10 см</w:t>
        </w:r>
      </w:smartTag>
      <w:r w:rsidRPr="008A5C2B">
        <w:rPr>
          <w:rFonts w:ascii="Times New Roman" w:hAnsi="Times New Roman"/>
          <w:sz w:val="26"/>
          <w:szCs w:val="26"/>
        </w:rPr>
        <w:t>.) разных частей Объекта, например:</w:t>
      </w:r>
    </w:p>
    <w:p w:rsidR="008001C7" w:rsidRPr="008A5C2B" w:rsidRDefault="008001C7" w:rsidP="0007005B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A5C2B">
        <w:rPr>
          <w:rFonts w:ascii="Times New Roman" w:hAnsi="Times New Roman"/>
          <w:i/>
          <w:sz w:val="26"/>
          <w:szCs w:val="26"/>
        </w:rPr>
        <w:t>Постамент 9200x7400x730</w:t>
      </w:r>
    </w:p>
    <w:p w:rsidR="008001C7" w:rsidRPr="008A5C2B" w:rsidRDefault="008001C7" w:rsidP="0007005B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A5C2B">
        <w:rPr>
          <w:rFonts w:ascii="Times New Roman" w:hAnsi="Times New Roman"/>
          <w:i/>
          <w:sz w:val="26"/>
          <w:szCs w:val="26"/>
        </w:rPr>
        <w:t>Надгробия  1200x600x190</w:t>
      </w:r>
    </w:p>
    <w:p w:rsidR="008001C7" w:rsidRPr="008A5C2B" w:rsidRDefault="008001C7" w:rsidP="0007005B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A5C2B">
        <w:rPr>
          <w:rFonts w:ascii="Times New Roman" w:hAnsi="Times New Roman"/>
          <w:i/>
          <w:sz w:val="26"/>
          <w:szCs w:val="26"/>
        </w:rPr>
        <w:t>Стела вертикальная  7000x715x680</w:t>
      </w:r>
    </w:p>
    <w:p w:rsidR="008001C7" w:rsidRPr="008A5C2B" w:rsidRDefault="008001C7" w:rsidP="0007005B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A5C2B">
        <w:rPr>
          <w:rFonts w:ascii="Times New Roman" w:hAnsi="Times New Roman"/>
          <w:i/>
          <w:sz w:val="26"/>
          <w:szCs w:val="26"/>
        </w:rPr>
        <w:t>Стела горизонтальная  1970x2820x270</w:t>
      </w:r>
    </w:p>
    <w:p w:rsidR="008001C7" w:rsidRPr="008A5C2B" w:rsidRDefault="008001C7" w:rsidP="00285C01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FB709D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После отрисовки картинки со схемой и ее фотографирования нужно привязать ее к карточке Объекта: открыть карточку, в поле «Схема расположения» щелкнуть в очерченной области и выбрать на компьютере/телефоне фотографию схемы.</w:t>
      </w:r>
    </w:p>
    <w:p w:rsidR="008001C7" w:rsidRPr="008A5C2B" w:rsidRDefault="008001C7" w:rsidP="0007005B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Примеры схемы:</w:t>
      </w:r>
    </w:p>
    <w:p w:rsidR="008001C7" w:rsidRDefault="008001C7" w:rsidP="0007005B">
      <w:pPr>
        <w:pStyle w:val="ListParagraph"/>
        <w:tabs>
          <w:tab w:val="left" w:pos="0"/>
        </w:tabs>
        <w:spacing w:after="0" w:line="240" w:lineRule="auto"/>
        <w:rPr>
          <w:sz w:val="24"/>
          <w:szCs w:val="24"/>
        </w:rPr>
      </w:pPr>
      <w:r w:rsidRPr="005933D8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8.5pt;height:187.5pt;visibility:visible">
            <v:imagedata r:id="rId5" o:title=""/>
          </v:shape>
        </w:pict>
      </w:r>
    </w:p>
    <w:p w:rsidR="008001C7" w:rsidRDefault="008001C7" w:rsidP="0007005B">
      <w:pPr>
        <w:pStyle w:val="ListParagraph"/>
        <w:tabs>
          <w:tab w:val="left" w:pos="0"/>
        </w:tabs>
        <w:spacing w:after="0" w:line="240" w:lineRule="auto"/>
        <w:rPr>
          <w:sz w:val="24"/>
          <w:szCs w:val="24"/>
        </w:rPr>
      </w:pPr>
      <w:r w:rsidRPr="00823B2C">
        <w:rPr>
          <w:noProof/>
          <w:lang w:eastAsia="ru-RU"/>
        </w:rPr>
        <w:pict>
          <v:shape id="Рисунок 2" o:spid="_x0000_i1026" type="#_x0000_t75" style="width:455.25pt;height:266.25pt;visibility:visible">
            <v:imagedata r:id="rId6" o:title=""/>
          </v:shape>
        </w:pict>
      </w:r>
    </w:p>
    <w:p w:rsidR="008001C7" w:rsidRPr="00285C01" w:rsidRDefault="008001C7" w:rsidP="00FB709D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Нажимается кнопка «Сохранить».</w:t>
      </w:r>
    </w:p>
    <w:p w:rsidR="008001C7" w:rsidRPr="004F0263" w:rsidRDefault="008001C7" w:rsidP="00285C01">
      <w:pPr>
        <w:pStyle w:val="ListParagraph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8001C7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  <w:lang w:val="en-US"/>
        </w:rPr>
      </w:pPr>
    </w:p>
    <w:p w:rsidR="008001C7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  <w:lang w:val="en-US"/>
        </w:rPr>
      </w:pPr>
    </w:p>
    <w:p w:rsidR="008001C7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  <w:lang w:val="en-US"/>
        </w:rPr>
      </w:pPr>
    </w:p>
    <w:p w:rsidR="008001C7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  <w:lang w:val="en-US"/>
        </w:rPr>
      </w:pPr>
    </w:p>
    <w:p w:rsidR="008001C7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  <w:lang w:val="en-US"/>
        </w:rPr>
      </w:pPr>
    </w:p>
    <w:p w:rsidR="008001C7" w:rsidRPr="008A5C2B" w:rsidRDefault="008001C7" w:rsidP="00E05CF6">
      <w:pPr>
        <w:pStyle w:val="ListParagraph"/>
        <w:tabs>
          <w:tab w:val="left" w:pos="0"/>
        </w:tabs>
        <w:spacing w:after="0" w:line="240" w:lineRule="auto"/>
        <w:ind w:hanging="720"/>
        <w:rPr>
          <w:rFonts w:ascii="Times New Roman" w:hAnsi="Times New Roman"/>
          <w:b/>
          <w:sz w:val="26"/>
          <w:szCs w:val="26"/>
        </w:rPr>
      </w:pPr>
      <w:r w:rsidRPr="008A5C2B">
        <w:rPr>
          <w:rFonts w:ascii="Times New Roman" w:hAnsi="Times New Roman"/>
          <w:b/>
          <w:sz w:val="26"/>
          <w:szCs w:val="26"/>
        </w:rPr>
        <w:t>Фотографирование Объекта</w:t>
      </w:r>
    </w:p>
    <w:p w:rsidR="008001C7" w:rsidRPr="008A5C2B" w:rsidRDefault="008001C7" w:rsidP="00F91252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firstLine="492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 xml:space="preserve"> Сделать фотографии: с 4 разных сторон, фото отражающие повреждения, фото списка фамилий (чтобы их можно было прочитать), фото площадки. </w:t>
      </w:r>
    </w:p>
    <w:p w:rsidR="008001C7" w:rsidRPr="008A5C2B" w:rsidRDefault="008001C7" w:rsidP="00F91252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firstLine="492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Привязать фотографии к карточке Объекта: открыть карточку, в поле «Фотографии Объекта» щелкнуть в очерченной области и выбрать на компьютере/телефоне фотографии (добавляя по одной).</w:t>
      </w:r>
    </w:p>
    <w:p w:rsidR="008001C7" w:rsidRPr="008A5C2B" w:rsidRDefault="008001C7" w:rsidP="00B24AA9">
      <w:pPr>
        <w:pStyle w:val="ListParagraph"/>
        <w:tabs>
          <w:tab w:val="left" w:pos="0"/>
        </w:tabs>
        <w:spacing w:after="0" w:line="240" w:lineRule="auto"/>
        <w:ind w:left="426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Максимальное количество – 10 штук, размер каждой не должен превышать 2 Мб. (для быстрой загрузки в Интернете рекомендуется предварительная обработка, уменьшение размеров на компьютере).</w:t>
      </w:r>
    </w:p>
    <w:p w:rsidR="008001C7" w:rsidRPr="008A5C2B" w:rsidRDefault="008001C7" w:rsidP="00C7502D">
      <w:pPr>
        <w:pStyle w:val="ListParagraph"/>
        <w:numPr>
          <w:ilvl w:val="0"/>
          <w:numId w:val="7"/>
        </w:numPr>
        <w:tabs>
          <w:tab w:val="left" w:pos="851"/>
        </w:tabs>
        <w:spacing w:after="0" w:line="240" w:lineRule="auto"/>
        <w:ind w:firstLine="492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Нажимается кнопка «Сохранить».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B24AA9">
      <w:pPr>
        <w:pStyle w:val="ListParagraph"/>
        <w:tabs>
          <w:tab w:val="left" w:pos="0"/>
        </w:tabs>
        <w:spacing w:after="0" w:line="240" w:lineRule="auto"/>
        <w:ind w:left="1800" w:hanging="1800"/>
        <w:rPr>
          <w:rFonts w:ascii="Times New Roman" w:hAnsi="Times New Roman"/>
          <w:b/>
          <w:sz w:val="26"/>
          <w:szCs w:val="26"/>
        </w:rPr>
      </w:pPr>
      <w:r w:rsidRPr="008A5C2B">
        <w:rPr>
          <w:rFonts w:ascii="Times New Roman" w:hAnsi="Times New Roman"/>
          <w:b/>
          <w:sz w:val="26"/>
          <w:szCs w:val="26"/>
        </w:rPr>
        <w:t>Проверка введенной на сайт информации</w:t>
      </w:r>
    </w:p>
    <w:p w:rsidR="008001C7" w:rsidRPr="008A5C2B" w:rsidRDefault="008001C7" w:rsidP="00B24AA9">
      <w:pPr>
        <w:pStyle w:val="ListParagraph"/>
        <w:numPr>
          <w:ilvl w:val="0"/>
          <w:numId w:val="8"/>
        </w:numPr>
        <w:tabs>
          <w:tab w:val="left" w:pos="0"/>
        </w:tabs>
        <w:spacing w:after="0" w:line="240" w:lineRule="auto"/>
        <w:ind w:left="709" w:hanging="283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При наличии расхождений в информации записанной на сайте с обнаруженной на месте или выявленной дополнительной информации необходимо записать ее в таблицу и передать в штаб и далее в архив.</w:t>
      </w:r>
    </w:p>
    <w:p w:rsidR="008001C7" w:rsidRPr="008A5C2B" w:rsidRDefault="008001C7" w:rsidP="00B24AA9">
      <w:pPr>
        <w:pStyle w:val="ListParagraph"/>
        <w:numPr>
          <w:ilvl w:val="0"/>
          <w:numId w:val="8"/>
        </w:numPr>
        <w:tabs>
          <w:tab w:val="left" w:pos="0"/>
        </w:tabs>
        <w:spacing w:after="0" w:line="240" w:lineRule="auto"/>
        <w:ind w:left="709" w:hanging="283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При обнаружении нового Объекта, отсутствующего в списке на сайте описать его в таблице, произвести все действия по описанию, оценке, фотографированию и всю информацию передать в архив.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C7502D">
      <w:pPr>
        <w:pStyle w:val="Heading2"/>
        <w:rPr>
          <w:rFonts w:ascii="Times New Roman" w:hAnsi="Times New Roman"/>
          <w:b/>
          <w:u w:val="single"/>
        </w:rPr>
      </w:pPr>
      <w:r w:rsidRPr="008A5C2B">
        <w:rPr>
          <w:rFonts w:ascii="Times New Roman" w:hAnsi="Times New Roman"/>
          <w:b/>
          <w:u w:val="single"/>
        </w:rPr>
        <w:t>Результат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C7502D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Выявлены все объекты на выбранной территории.</w:t>
      </w:r>
    </w:p>
    <w:p w:rsidR="008001C7" w:rsidRPr="008A5C2B" w:rsidRDefault="008001C7" w:rsidP="00C7502D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Выявлено и зафиксировано их состояние.</w:t>
      </w:r>
    </w:p>
    <w:p w:rsidR="008001C7" w:rsidRPr="008A5C2B" w:rsidRDefault="008001C7" w:rsidP="00C7502D">
      <w:pPr>
        <w:pStyle w:val="ListParagraph"/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На карте имеются метки для выбора Объекта и просмотра всей занесенной информации.</w:t>
      </w:r>
    </w:p>
    <w:p w:rsidR="008001C7" w:rsidRPr="008A5C2B" w:rsidRDefault="008001C7" w:rsidP="00C7502D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001C7" w:rsidRPr="008A5C2B" w:rsidRDefault="008001C7" w:rsidP="00C7502D">
      <w:pPr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Приложения: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Форма таблицы для добавления новых Объектов.</w:t>
      </w:r>
    </w:p>
    <w:p w:rsidR="008001C7" w:rsidRPr="008A5C2B" w:rsidRDefault="008001C7" w:rsidP="00714985">
      <w:pPr>
        <w:pStyle w:val="ListParagraph"/>
        <w:tabs>
          <w:tab w:val="left" w:pos="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A5C2B">
        <w:rPr>
          <w:rFonts w:ascii="Times New Roman" w:hAnsi="Times New Roman"/>
          <w:sz w:val="26"/>
          <w:szCs w:val="26"/>
        </w:rPr>
        <w:t>Таблицы описанных Объектов по территориям (районам) для корректировки.</w:t>
      </w:r>
    </w:p>
    <w:p w:rsidR="008001C7" w:rsidRDefault="008001C7" w:rsidP="00714985">
      <w:pPr>
        <w:pStyle w:val="ListParagraph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8001C7" w:rsidRDefault="008001C7" w:rsidP="00714985">
      <w:pPr>
        <w:pStyle w:val="ListParagraph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8001C7" w:rsidRPr="00C7502D" w:rsidRDefault="008001C7" w:rsidP="00C7502D">
      <w:pPr>
        <w:tabs>
          <w:tab w:val="left" w:pos="0"/>
        </w:tabs>
        <w:spacing w:after="0" w:line="240" w:lineRule="auto"/>
        <w:rPr>
          <w:sz w:val="24"/>
          <w:szCs w:val="24"/>
        </w:rPr>
      </w:pPr>
    </w:p>
    <w:sectPr w:rsidR="008001C7" w:rsidRPr="00C7502D" w:rsidSect="002C6F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0B61"/>
    <w:multiLevelType w:val="hybridMultilevel"/>
    <w:tmpl w:val="7B3ACA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DC43C6B"/>
    <w:multiLevelType w:val="hybridMultilevel"/>
    <w:tmpl w:val="B2E0BF9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507745"/>
    <w:multiLevelType w:val="hybridMultilevel"/>
    <w:tmpl w:val="9AA67FD8"/>
    <w:lvl w:ilvl="0" w:tplc="500403A8">
      <w:start w:val="1"/>
      <w:numFmt w:val="decimal"/>
      <w:lvlText w:val="%1."/>
      <w:lvlJc w:val="left"/>
      <w:pPr>
        <w:ind w:left="-6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3">
    <w:nsid w:val="17967809"/>
    <w:multiLevelType w:val="multilevel"/>
    <w:tmpl w:val="1BEC8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1BBC40EB"/>
    <w:multiLevelType w:val="hybridMultilevel"/>
    <w:tmpl w:val="8DCA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B107A9"/>
    <w:multiLevelType w:val="multilevel"/>
    <w:tmpl w:val="1BEC8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338B0FC1"/>
    <w:multiLevelType w:val="multilevel"/>
    <w:tmpl w:val="1BEC8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3AF6306E"/>
    <w:multiLevelType w:val="hybridMultilevel"/>
    <w:tmpl w:val="8B84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F816FD"/>
    <w:multiLevelType w:val="hybridMultilevel"/>
    <w:tmpl w:val="42E6EDE4"/>
    <w:lvl w:ilvl="0" w:tplc="3BCEC00C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2C0"/>
    <w:rsid w:val="00052458"/>
    <w:rsid w:val="0006362A"/>
    <w:rsid w:val="0007005B"/>
    <w:rsid w:val="00081D2B"/>
    <w:rsid w:val="001631F5"/>
    <w:rsid w:val="00184E14"/>
    <w:rsid w:val="00204E03"/>
    <w:rsid w:val="00246F17"/>
    <w:rsid w:val="00285C01"/>
    <w:rsid w:val="002B3A9C"/>
    <w:rsid w:val="002C6F56"/>
    <w:rsid w:val="00313470"/>
    <w:rsid w:val="003D5B36"/>
    <w:rsid w:val="003F6587"/>
    <w:rsid w:val="00424C9A"/>
    <w:rsid w:val="00474136"/>
    <w:rsid w:val="004C4C1E"/>
    <w:rsid w:val="004F0263"/>
    <w:rsid w:val="005933D8"/>
    <w:rsid w:val="00667E62"/>
    <w:rsid w:val="006A4478"/>
    <w:rsid w:val="00702A14"/>
    <w:rsid w:val="007041A3"/>
    <w:rsid w:val="00714985"/>
    <w:rsid w:val="00741DEA"/>
    <w:rsid w:val="00792C87"/>
    <w:rsid w:val="007F0E96"/>
    <w:rsid w:val="008001C7"/>
    <w:rsid w:val="00823B2C"/>
    <w:rsid w:val="00824847"/>
    <w:rsid w:val="00834A92"/>
    <w:rsid w:val="008A5C2B"/>
    <w:rsid w:val="008B66ED"/>
    <w:rsid w:val="00927377"/>
    <w:rsid w:val="009947CC"/>
    <w:rsid w:val="009C1692"/>
    <w:rsid w:val="009D0C56"/>
    <w:rsid w:val="00A671CE"/>
    <w:rsid w:val="00A86640"/>
    <w:rsid w:val="00B24AA9"/>
    <w:rsid w:val="00C06E07"/>
    <w:rsid w:val="00C55379"/>
    <w:rsid w:val="00C7502D"/>
    <w:rsid w:val="00C772C0"/>
    <w:rsid w:val="00CB15D9"/>
    <w:rsid w:val="00CE76FE"/>
    <w:rsid w:val="00DE3532"/>
    <w:rsid w:val="00E05CF6"/>
    <w:rsid w:val="00F91252"/>
    <w:rsid w:val="00FB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E14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502D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7502D"/>
    <w:rPr>
      <w:rFonts w:ascii="Cambria" w:hAnsi="Cambria" w:cs="Times New Roman"/>
      <w:color w:val="365F91"/>
      <w:sz w:val="26"/>
      <w:szCs w:val="26"/>
    </w:rPr>
  </w:style>
  <w:style w:type="paragraph" w:styleId="ListParagraph">
    <w:name w:val="List Paragraph"/>
    <w:basedOn w:val="Normal"/>
    <w:uiPriority w:val="99"/>
    <w:qFormat/>
    <w:rsid w:val="00C77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</TotalTime>
  <Pages>3</Pages>
  <Words>581</Words>
  <Characters>3315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XTreme</cp:lastModifiedBy>
  <cp:revision>11</cp:revision>
  <dcterms:created xsi:type="dcterms:W3CDTF">2019-07-24T06:27:00Z</dcterms:created>
  <dcterms:modified xsi:type="dcterms:W3CDTF">2019-08-15T06:35:00Z</dcterms:modified>
</cp:coreProperties>
</file>